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DB5" w:rsidRDefault="00A13DB5" w:rsidP="00A13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BERNARD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13DB5" w:rsidRDefault="00A13DB5" w:rsidP="00A13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Walworth, Surrey. Gentleman.</w:t>
      </w:r>
    </w:p>
    <w:p w:rsidR="00A13DB5" w:rsidRDefault="00A13DB5" w:rsidP="00A13DB5">
      <w:pPr>
        <w:rPr>
          <w:rFonts w:ascii="Times New Roman" w:hAnsi="Times New Roman" w:cs="Times New Roman"/>
        </w:rPr>
      </w:pPr>
    </w:p>
    <w:p w:rsidR="00A13DB5" w:rsidRDefault="00A13DB5" w:rsidP="00A13DB5">
      <w:pPr>
        <w:rPr>
          <w:rFonts w:ascii="Times New Roman" w:hAnsi="Times New Roman" w:cs="Times New Roman"/>
        </w:rPr>
      </w:pPr>
    </w:p>
    <w:p w:rsidR="00A13DB5" w:rsidRDefault="00A13DB5" w:rsidP="00A13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Cutfyn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:rsidR="00A13DB5" w:rsidRDefault="00A13DB5" w:rsidP="00A13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Peter Palmer of South Lambeth(q.v.) and John </w:t>
      </w:r>
      <w:proofErr w:type="spellStart"/>
      <w:r>
        <w:rPr>
          <w:rFonts w:ascii="Times New Roman" w:hAnsi="Times New Roman" w:cs="Times New Roman"/>
        </w:rPr>
        <w:t>Jenkynson</w:t>
      </w:r>
      <w:proofErr w:type="spellEnd"/>
      <w:r>
        <w:rPr>
          <w:rFonts w:ascii="Times New Roman" w:hAnsi="Times New Roman" w:cs="Times New Roman"/>
        </w:rPr>
        <w:t xml:space="preserve"> of Wimbledon(q.v.).</w:t>
      </w:r>
    </w:p>
    <w:p w:rsidR="00A13DB5" w:rsidRDefault="00A13DB5" w:rsidP="00A13DB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A13DB5" w:rsidRDefault="00A13DB5" w:rsidP="00A13DB5">
      <w:pPr>
        <w:rPr>
          <w:rFonts w:ascii="Times New Roman" w:hAnsi="Times New Roman" w:cs="Times New Roman"/>
        </w:rPr>
      </w:pPr>
    </w:p>
    <w:p w:rsidR="00A13DB5" w:rsidRDefault="00A13DB5" w:rsidP="00A13DB5">
      <w:pPr>
        <w:rPr>
          <w:rFonts w:ascii="Times New Roman" w:hAnsi="Times New Roman" w:cs="Times New Roman"/>
        </w:rPr>
      </w:pPr>
    </w:p>
    <w:p w:rsidR="00A13DB5" w:rsidRDefault="00A13DB5" w:rsidP="00A13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2017</w:t>
      </w:r>
    </w:p>
    <w:p w:rsidR="006B2F86" w:rsidRPr="00E71FC3" w:rsidRDefault="00A13D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DB5" w:rsidRDefault="00A13DB5" w:rsidP="00E71FC3">
      <w:r>
        <w:separator/>
      </w:r>
    </w:p>
  </w:endnote>
  <w:endnote w:type="continuationSeparator" w:id="0">
    <w:p w:rsidR="00A13DB5" w:rsidRDefault="00A13D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DB5" w:rsidRDefault="00A13DB5" w:rsidP="00E71FC3">
      <w:r>
        <w:separator/>
      </w:r>
    </w:p>
  </w:footnote>
  <w:footnote w:type="continuationSeparator" w:id="0">
    <w:p w:rsidR="00A13DB5" w:rsidRDefault="00A13D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B5"/>
    <w:rsid w:val="001A7C09"/>
    <w:rsid w:val="00577BD5"/>
    <w:rsid w:val="00656CBA"/>
    <w:rsid w:val="006A1F77"/>
    <w:rsid w:val="00733BE7"/>
    <w:rsid w:val="00A13DB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A7E560-E82B-44D0-8FCA-9DF5562F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DB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3D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2017-09-04T20:53:00Z</dcterms:created>
  <dcterms:modified xsi:type="dcterms:W3CDTF">2017-09-04T20:53:00Z</dcterms:modified>
</cp:coreProperties>
</file>